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0078" w14:textId="77777777" w:rsidR="00465AEB" w:rsidRDefault="00465AEB" w:rsidP="00465A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PAGET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D15A9F9" w14:textId="77777777" w:rsidR="00465AEB" w:rsidRDefault="00465AEB" w:rsidP="00465AEB">
      <w:pPr>
        <w:pStyle w:val="NoSpacing"/>
        <w:rPr>
          <w:rFonts w:cs="Times New Roman"/>
          <w:szCs w:val="24"/>
        </w:rPr>
      </w:pPr>
    </w:p>
    <w:p w14:paraId="5326A001" w14:textId="77777777" w:rsidR="00465AEB" w:rsidRDefault="00465AEB" w:rsidP="00465AEB">
      <w:pPr>
        <w:pStyle w:val="NoSpacing"/>
        <w:rPr>
          <w:rFonts w:cs="Times New Roman"/>
          <w:szCs w:val="24"/>
        </w:rPr>
      </w:pPr>
    </w:p>
    <w:p w14:paraId="0BD52B72" w14:textId="77777777" w:rsidR="00465AEB" w:rsidRDefault="00465AEB" w:rsidP="00465A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John Grete of Leighton Buzzard,</w:t>
      </w:r>
    </w:p>
    <w:p w14:paraId="0BF0692B" w14:textId="77777777" w:rsidR="00465AEB" w:rsidRDefault="00465AEB" w:rsidP="00465A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Bedfordshire(q.v.), and four others.</w:t>
      </w:r>
    </w:p>
    <w:p w14:paraId="20FF454E" w14:textId="77777777" w:rsidR="00465AEB" w:rsidRDefault="00465AEB" w:rsidP="00465A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C127B07" w14:textId="77777777" w:rsidR="00465AEB" w:rsidRDefault="00465AEB" w:rsidP="00465AEB">
      <w:pPr>
        <w:pStyle w:val="NoSpacing"/>
        <w:rPr>
          <w:rFonts w:cs="Times New Roman"/>
          <w:szCs w:val="24"/>
        </w:rPr>
      </w:pPr>
    </w:p>
    <w:p w14:paraId="6C06B67F" w14:textId="77777777" w:rsidR="00465AEB" w:rsidRDefault="00465AEB" w:rsidP="00465AEB">
      <w:pPr>
        <w:pStyle w:val="NoSpacing"/>
        <w:rPr>
          <w:rFonts w:cs="Times New Roman"/>
          <w:szCs w:val="24"/>
        </w:rPr>
      </w:pPr>
    </w:p>
    <w:p w14:paraId="5894292F" w14:textId="77777777" w:rsidR="00465AEB" w:rsidRDefault="00465AEB" w:rsidP="00465AE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2022</w:t>
      </w:r>
    </w:p>
    <w:p w14:paraId="68E1D7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BF999" w14:textId="77777777" w:rsidR="00465AEB" w:rsidRDefault="00465AEB" w:rsidP="009139A6">
      <w:r>
        <w:separator/>
      </w:r>
    </w:p>
  </w:endnote>
  <w:endnote w:type="continuationSeparator" w:id="0">
    <w:p w14:paraId="5B3C8FB2" w14:textId="77777777" w:rsidR="00465AEB" w:rsidRDefault="00465A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0C1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3F97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92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F0B4" w14:textId="77777777" w:rsidR="00465AEB" w:rsidRDefault="00465AEB" w:rsidP="009139A6">
      <w:r>
        <w:separator/>
      </w:r>
    </w:p>
  </w:footnote>
  <w:footnote w:type="continuationSeparator" w:id="0">
    <w:p w14:paraId="6C41F0C9" w14:textId="77777777" w:rsidR="00465AEB" w:rsidRDefault="00465A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83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DE7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BA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EB"/>
    <w:rsid w:val="000666E0"/>
    <w:rsid w:val="002510B7"/>
    <w:rsid w:val="00465AEB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4431A"/>
  <w15:chartTrackingRefBased/>
  <w15:docId w15:val="{9A3BCE13-8FFD-4CE0-9F41-A64421C5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A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2022-11-17T20:39:00Z</dcterms:created>
  <dcterms:modified xsi:type="dcterms:W3CDTF">2022-11-17T20:40:00Z</dcterms:modified>
</cp:coreProperties>
</file>